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53" w:rsidRDefault="00594153" w:rsidP="00DC586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Муниципальное образование Щербиновский район, п. Щербиновский</w:t>
      </w:r>
    </w:p>
    <w:p w:rsidR="00594153" w:rsidRDefault="00594153" w:rsidP="00DC586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8"/>
          <w:szCs w:val="28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pPr w:leftFromText="180" w:rightFromText="180" w:bottomFromText="200" w:vertAnchor="page" w:horzAnchor="margin" w:tblpXSpec="center" w:tblpY="1396"/>
        <w:tblW w:w="0" w:type="auto"/>
        <w:tblLook w:val="00A0"/>
      </w:tblPr>
      <w:tblGrid>
        <w:gridCol w:w="9571"/>
      </w:tblGrid>
      <w:tr w:rsidR="00594153" w:rsidTr="00DC5869">
        <w:tc>
          <w:tcPr>
            <w:tcW w:w="9571" w:type="dxa"/>
          </w:tcPr>
          <w:p w:rsidR="00594153" w:rsidRDefault="00594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общеобразовательное учреждение средняя</w:t>
            </w:r>
          </w:p>
        </w:tc>
      </w:tr>
      <w:tr w:rsidR="00594153" w:rsidTr="00DC5869">
        <w:tc>
          <w:tcPr>
            <w:tcW w:w="9571" w:type="dxa"/>
          </w:tcPr>
          <w:p w:rsidR="00594153" w:rsidRDefault="005941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общеобразовательная школа №13 муниципального образования</w:t>
            </w:r>
          </w:p>
          <w:p w:rsidR="00594153" w:rsidRDefault="00594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 район    п. Щербиновский</w:t>
            </w:r>
          </w:p>
        </w:tc>
      </w:tr>
    </w:tbl>
    <w:p w:rsidR="00594153" w:rsidRDefault="00594153" w:rsidP="00DC58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31 августа 2018 года, протокол № 1</w:t>
      </w:r>
    </w:p>
    <w:p w:rsidR="00594153" w:rsidRDefault="00594153" w:rsidP="00DC5869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Председатель _____________  Кузеро Ю.М</w:t>
      </w:r>
    </w:p>
    <w:p w:rsidR="00594153" w:rsidRDefault="00594153" w:rsidP="00DC58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94153" w:rsidRDefault="00594153" w:rsidP="00DC5869">
      <w:pPr>
        <w:keepNext/>
        <w:snapToGrid w:val="0"/>
        <w:spacing w:after="0" w:line="180" w:lineRule="atLeast"/>
        <w:jc w:val="center"/>
        <w:outlineLvl w:val="2"/>
        <w:rPr>
          <w:rFonts w:ascii="Times New Roman" w:hAnsi="Times New Roman" w:cs="Times New Roman"/>
          <w:b/>
          <w:bCs/>
          <w:sz w:val="40"/>
          <w:szCs w:val="40"/>
          <w:lang w:eastAsia="ru-RU"/>
        </w:rPr>
      </w:pPr>
    </w:p>
    <w:p w:rsidR="00594153" w:rsidRDefault="00594153" w:rsidP="00DC5869">
      <w:pPr>
        <w:keepNext/>
        <w:snapToGrid w:val="0"/>
        <w:spacing w:after="0" w:line="180" w:lineRule="atLeast"/>
        <w:jc w:val="center"/>
        <w:outlineLvl w:val="2"/>
        <w:rPr>
          <w:rFonts w:ascii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bCs/>
          <w:sz w:val="40"/>
          <w:szCs w:val="40"/>
          <w:lang w:eastAsia="ru-RU"/>
        </w:rPr>
        <w:t>РАБОЧАЯ  ПРОГРАММА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94153" w:rsidRDefault="00594153" w:rsidP="00DC58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 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физической культуре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Уровень образования (класс) 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основное общее образование, (1-4)классы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Количество часов: в1 -м классе-99 ч, (3ч в неделю)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в 2-м классе-102 ч, (3ч в неделю)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в 3-м классе-102 ч, (3ч в неделю)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в 4 -м классе-102 ч, (3ч в неделю)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Учитель  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группа учителей физической культуры в составе: Головко С.В.</w:t>
      </w:r>
    </w:p>
    <w:p w:rsidR="00594153" w:rsidRDefault="00594153" w:rsidP="00DC58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4153" w:rsidRDefault="00594153" w:rsidP="00DC5869">
      <w:pPr>
        <w:autoSpaceDE w:val="0"/>
        <w:autoSpaceDN w:val="0"/>
        <w:adjustRightInd w:val="0"/>
        <w:spacing w:after="0" w:line="240" w:lineRule="auto"/>
        <w:ind w:right="-428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в соответствии и на основе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ФГОС ООО, ПООП,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авторской программы: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В.И. Ляха «Физическая культура» 2- е издание Москва, « Просвещение» 2012 год.</w:t>
      </w:r>
    </w:p>
    <w:p w:rsidR="00594153" w:rsidRPr="0085254F" w:rsidRDefault="00594153" w:rsidP="006E5A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94153" w:rsidRPr="0085254F" w:rsidRDefault="00594153" w:rsidP="00975D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Рабочая программа по физической культуре для 1 – 4 классов  разработана в основе:</w:t>
      </w:r>
    </w:p>
    <w:p w:rsidR="00594153" w:rsidRPr="0085254F" w:rsidRDefault="00594153" w:rsidP="00975D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- требований  федерального государственного образовательного стандарта на</w:t>
      </w:r>
      <w:r>
        <w:rPr>
          <w:rFonts w:ascii="Times New Roman" w:hAnsi="Times New Roman" w:cs="Times New Roman"/>
          <w:sz w:val="24"/>
          <w:szCs w:val="24"/>
        </w:rPr>
        <w:t>чального  общего  образования (</w:t>
      </w:r>
      <w:r w:rsidRPr="0085254F">
        <w:rPr>
          <w:rFonts w:ascii="Times New Roman" w:hAnsi="Times New Roman" w:cs="Times New Roman"/>
          <w:sz w:val="24"/>
          <w:szCs w:val="24"/>
        </w:rPr>
        <w:t>приказ МОиН РФ № 373 от 06 октября 2009 года);</w:t>
      </w:r>
    </w:p>
    <w:p w:rsidR="00594153" w:rsidRPr="0085254F" w:rsidRDefault="00594153" w:rsidP="00975D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примернойобразовательной программы  начального общего образования (Москва «Просвещение» 2011г);</w:t>
      </w:r>
    </w:p>
    <w:p w:rsidR="00594153" w:rsidRPr="0085254F" w:rsidRDefault="00594153" w:rsidP="00975DB8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- основной образовательной программы начального общего образования </w:t>
      </w:r>
      <w:r w:rsidRPr="0085254F">
        <w:rPr>
          <w:rFonts w:ascii="Times New Roman" w:hAnsi="Times New Roman" w:cs="Times New Roman"/>
          <w:color w:val="000000"/>
          <w:sz w:val="24"/>
          <w:szCs w:val="24"/>
        </w:rPr>
        <w:t>муниципального  бюджетного общеобразовательного  учреждения средн</w:t>
      </w:r>
      <w:r>
        <w:rPr>
          <w:rFonts w:ascii="Times New Roman" w:hAnsi="Times New Roman" w:cs="Times New Roman"/>
          <w:color w:val="000000"/>
          <w:sz w:val="24"/>
          <w:szCs w:val="24"/>
        </w:rPr>
        <w:t>ей  общеобразовательной школы №3</w:t>
      </w:r>
      <w:r w:rsidRPr="0085254F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Щербиновский район станица Старощербиновская, принятой решением педагогического совета от 30.08.2011 года протокол № 1;</w:t>
      </w:r>
    </w:p>
    <w:p w:rsidR="00594153" w:rsidRPr="0085254F" w:rsidRDefault="00594153" w:rsidP="00975D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-авторской программы В.И.Лях « Физическая культура». Предметная линия учебников В.И.Лях. 1 – 4 класс: пособие для учителей общеобразовательных учреждений  2 изд. – М.: Просвещение, 2012 год. </w:t>
      </w:r>
    </w:p>
    <w:p w:rsidR="00594153" w:rsidRPr="00E237F5" w:rsidRDefault="00594153" w:rsidP="00E2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237F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предмета, курса.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 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ориентироваться в понятии «физическая подготовка»,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94153" w:rsidRPr="0085254F" w:rsidRDefault="00594153" w:rsidP="006E5A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594153" w:rsidRPr="0085254F" w:rsidRDefault="00594153" w:rsidP="0062386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1 класс- </w:t>
      </w:r>
    </w:p>
    <w:p w:rsidR="00594153" w:rsidRPr="0085254F" w:rsidRDefault="00594153" w:rsidP="0062386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 -  характеризовать роль и значение режима дня в сохранении и укреплении здоровья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5254F">
        <w:rPr>
          <w:rFonts w:ascii="Times New Roman" w:hAnsi="Times New Roman" w:cs="Times New Roman"/>
          <w:sz w:val="24"/>
          <w:szCs w:val="24"/>
        </w:rPr>
        <w:t> 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   -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планировать и корректировать режим дня с учётом своей учебной и внешкольной деятельности.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- выявлять </w:t>
      </w:r>
      <w:r>
        <w:rPr>
          <w:rFonts w:ascii="Times New Roman" w:hAnsi="Times New Roman" w:cs="Times New Roman"/>
          <w:sz w:val="24"/>
          <w:szCs w:val="24"/>
        </w:rPr>
        <w:t>показатели</w:t>
      </w:r>
      <w:r w:rsidRPr="0085254F">
        <w:rPr>
          <w:rFonts w:ascii="Times New Roman" w:hAnsi="Times New Roman" w:cs="Times New Roman"/>
          <w:sz w:val="24"/>
          <w:szCs w:val="24"/>
        </w:rPr>
        <w:t xml:space="preserve"> своего здоровья, физического развития и физической подготовленности.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 - выявлять связь занятий физической культурой с трудовой и оборонной деятельностью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153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Способы физкультурной деятельности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отбирать и выполнять комплексы упражнений для утренней зарядки и физкультминуток в соответствии с изученными правилами;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- организовывать и проводить подвижные игры и соревнования во время отдыха на открытом воздухе и в помещении (спортивном зале и местах рекреации), 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- соблюдать правила взаимодействия с игроками.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94153" w:rsidRDefault="00594153" w:rsidP="00E237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-  измерять показатели физического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>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594153" w:rsidRPr="00E237F5" w:rsidRDefault="00594153" w:rsidP="00E237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простейшие приёмы оказания доврачебной помощи при травмах и ушибах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525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 - стараться контролировать режим дня, комплекс утренней гимнастики, физкультминуток, общеразвивающих упражнений для индивидуальных занятий.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целенаправленно отбирать физические упражнения для индивидуальных занятий по развитию физических качеств;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85254F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 тетрадь контроля за режимом</w:t>
      </w:r>
      <w:r w:rsidRPr="0085254F">
        <w:rPr>
          <w:rFonts w:ascii="Times New Roman" w:hAnsi="Times New Roman" w:cs="Times New Roman"/>
          <w:sz w:val="24"/>
          <w:szCs w:val="24"/>
        </w:rPr>
        <w:t xml:space="preserve"> дня, комплекс утренней гимнастики, физкультминуток, общеразвивающих упражнений для индивидуальных занятий.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E237F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 1 класс</w:t>
      </w:r>
    </w:p>
    <w:p w:rsidR="00594153" w:rsidRPr="0085254F" w:rsidRDefault="00594153" w:rsidP="00FC6D7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5254F">
        <w:rPr>
          <w:rFonts w:ascii="Times New Roman" w:hAnsi="Times New Roman" w:cs="Times New Roman"/>
          <w:sz w:val="24"/>
          <w:szCs w:val="24"/>
        </w:rPr>
        <w:t xml:space="preserve">выполнять организующие строевые команды и приёмы; 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85254F">
        <w:rPr>
          <w:rFonts w:ascii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 - выполнять легкоатлетические упражнения (бег, прыжки, метания и броски мяча разного веса и объема);</w:t>
      </w:r>
    </w:p>
    <w:p w:rsidR="00594153" w:rsidRPr="0085254F" w:rsidRDefault="00594153" w:rsidP="00975DB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 -  выполнять организующие строевые команды и приёмы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 3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выполнять организующие строевые команды и приёмы;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гимнастические упражнения на спортивных снарядах (перекладина, брусья, гимнастическое бревно);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выполнять легкоатлетические упражнения (бег, прыжки, метания и броски мяча разного веса и объема);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94153" w:rsidRPr="0085254F" w:rsidRDefault="00594153" w:rsidP="009A63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594153" w:rsidRPr="0085254F" w:rsidRDefault="00594153" w:rsidP="009A63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гимнастические упражнения на спортивных снарядах (перекладина, брусья, гимнастическое бревно);</w:t>
      </w:r>
    </w:p>
    <w:p w:rsidR="00594153" w:rsidRPr="0085254F" w:rsidRDefault="00594153" w:rsidP="009A63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выполнять легкоатлетические упражнения (бег, прыжки, метания и броски мяча разного веса и объема);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выполнять игровые действия и упражнения из подвижных игр разной функциональной направленности.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  сохранять правильную осанку, оптимальное телосложение;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 выполнять эстетически красиво гимнастические и акробатические комбинации;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играть в баскетбол, футбол и волейбол по упрощенным правилам;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  выполнять тестовые нормативы по физической подготовке;</w:t>
      </w:r>
    </w:p>
    <w:p w:rsidR="00594153" w:rsidRPr="0085254F" w:rsidRDefault="00594153" w:rsidP="006E5A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-играть в баскетбол, футбол и волейбол по упрощенным правилам;</w:t>
      </w:r>
    </w:p>
    <w:p w:rsidR="00594153" w:rsidRPr="0085254F" w:rsidRDefault="005941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Default="00594153" w:rsidP="00E2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Default="00594153" w:rsidP="00E2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E2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2.Содержание учебного предмета.</w:t>
      </w:r>
    </w:p>
    <w:p w:rsidR="00594153" w:rsidRPr="0085254F" w:rsidRDefault="00594153" w:rsidP="00200890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Курс « Физическая культура» изучается с 1 по 4 класс из расчёта 3 часа в неделю (всего 405 часов): в 1 классе – 99 часов, во 2 классе – 102 часа, в 3 классе – 102 часа, в 4 классе – 102 часа. </w:t>
      </w:r>
    </w:p>
    <w:p w:rsidR="00594153" w:rsidRDefault="00594153" w:rsidP="002008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4 класс(102 ч)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культуре.(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Физическая культура. </w:t>
      </w:r>
      <w:r w:rsidRPr="0085254F">
        <w:rPr>
          <w:rFonts w:ascii="Times New Roman" w:hAnsi="Times New Roman" w:cs="Times New Roman"/>
          <w:sz w:val="24"/>
          <w:szCs w:val="24"/>
        </w:rPr>
        <w:t>Организация мест занятий физическими упражнениями, подбор одежды, обуви и инвентаря.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 истории физической культуры. </w:t>
      </w:r>
      <w:r w:rsidRPr="0085254F">
        <w:rPr>
          <w:rFonts w:ascii="Times New Roman" w:hAnsi="Times New Roman" w:cs="Times New Roman"/>
          <w:sz w:val="24"/>
          <w:szCs w:val="24"/>
        </w:rPr>
        <w:t>Связь физической культуры с трудовой и военной деятельностью.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Физические упражнения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Спосо</w:t>
      </w:r>
      <w:r>
        <w:rPr>
          <w:rFonts w:ascii="Times New Roman" w:hAnsi="Times New Roman" w:cs="Times New Roman"/>
          <w:b/>
          <w:bCs/>
          <w:sz w:val="24"/>
          <w:szCs w:val="24"/>
        </w:rPr>
        <w:t>бы физкультурной деятельности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занятия. </w:t>
      </w:r>
      <w:r w:rsidRPr="0085254F">
        <w:rPr>
          <w:rFonts w:ascii="Times New Roman" w:hAnsi="Times New Roman" w:cs="Times New Roman"/>
          <w:sz w:val="24"/>
          <w:szCs w:val="24"/>
        </w:rPr>
        <w:t>Выполнение комплексов упражнений для формирования и развития мышц туловища, развития основных физических качеств.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подготовленностью. Самостоятельное измерение всех параметров своего тела.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 w:rsidRPr="0085254F">
        <w:rPr>
          <w:rFonts w:ascii="Times New Roman" w:hAnsi="Times New Roman" w:cs="Times New Roman"/>
          <w:sz w:val="24"/>
          <w:szCs w:val="24"/>
        </w:rPr>
        <w:t>Организац</w:t>
      </w:r>
      <w:r>
        <w:rPr>
          <w:rFonts w:ascii="Times New Roman" w:hAnsi="Times New Roman" w:cs="Times New Roman"/>
          <w:sz w:val="24"/>
          <w:szCs w:val="24"/>
        </w:rPr>
        <w:t>ия и проведение подвижных игр (</w:t>
      </w:r>
      <w:r w:rsidRPr="0085254F">
        <w:rPr>
          <w:rFonts w:ascii="Times New Roman" w:hAnsi="Times New Roman" w:cs="Times New Roman"/>
          <w:sz w:val="24"/>
          <w:szCs w:val="24"/>
        </w:rPr>
        <w:t>на спортивных площадках и в спортивных залах).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Физическое совершенствование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96 часов)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Физкультурно</w:t>
      </w:r>
      <w:r>
        <w:rPr>
          <w:rFonts w:ascii="Times New Roman" w:hAnsi="Times New Roman" w:cs="Times New Roman"/>
          <w:b/>
          <w:bCs/>
          <w:sz w:val="24"/>
          <w:szCs w:val="24"/>
        </w:rPr>
        <w:t>-оздоровительная деятельность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Комплексы дыхательных упражнений. Гимнастика для глаз.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Гимн</w:t>
      </w:r>
      <w:r>
        <w:rPr>
          <w:rFonts w:ascii="Times New Roman" w:hAnsi="Times New Roman" w:cs="Times New Roman"/>
          <w:b/>
          <w:bCs/>
          <w:sz w:val="24"/>
          <w:szCs w:val="24"/>
        </w:rPr>
        <w:t>астика с основами акробатики.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21 час)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Акробатические упражнения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кувырки вперёд и назад, гимнастический мост.  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Акробатические комбинации</w:t>
      </w:r>
      <w:r w:rsidRPr="0085254F">
        <w:rPr>
          <w:rFonts w:ascii="Times New Roman" w:hAnsi="Times New Roman" w:cs="Times New Roman"/>
          <w:sz w:val="24"/>
          <w:szCs w:val="24"/>
        </w:rPr>
        <w:t>: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Упражнения на низкой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гимнастической перекладине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висы, перемахи.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Гимнастические комбинации: </w:t>
      </w:r>
      <w:r w:rsidRPr="0085254F">
        <w:rPr>
          <w:rFonts w:ascii="Times New Roman" w:hAnsi="Times New Roman" w:cs="Times New Roman"/>
          <w:sz w:val="24"/>
          <w:szCs w:val="24"/>
        </w:rPr>
        <w:t>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Опорный прыжок</w:t>
      </w:r>
      <w:r w:rsidRPr="0085254F">
        <w:rPr>
          <w:rFonts w:ascii="Times New Roman" w:hAnsi="Times New Roman" w:cs="Times New Roman"/>
          <w:sz w:val="24"/>
          <w:szCs w:val="24"/>
        </w:rPr>
        <w:t xml:space="preserve"> с разбега через гимнастического козла.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Гимнастические упражнения прикладного характера: </w:t>
      </w:r>
      <w:r w:rsidRPr="0085254F">
        <w:rPr>
          <w:rFonts w:ascii="Times New Roman" w:hAnsi="Times New Roman" w:cs="Times New Roman"/>
          <w:sz w:val="24"/>
          <w:szCs w:val="24"/>
        </w:rPr>
        <w:t>преодоление полосы препятствий с элементами лазания и перелазания, переползания, передвижения по наклонной гимнастической скамейке.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Лёгкая атлетика.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29 часов)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Беговые упражнения</w:t>
      </w: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85254F">
        <w:rPr>
          <w:rFonts w:ascii="Times New Roman" w:hAnsi="Times New Roman" w:cs="Times New Roman"/>
          <w:sz w:val="24"/>
          <w:szCs w:val="24"/>
        </w:rPr>
        <w:t>высокий старт с последующим ускорением.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Прыжковые упражнения: </w:t>
      </w:r>
      <w:r w:rsidRPr="0085254F">
        <w:rPr>
          <w:rFonts w:ascii="Times New Roman" w:hAnsi="Times New Roman" w:cs="Times New Roman"/>
          <w:sz w:val="24"/>
          <w:szCs w:val="24"/>
        </w:rPr>
        <w:t>в длину и высоту, спрыгивание и запрыгивание.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Броски: </w:t>
      </w:r>
      <w:r w:rsidRPr="0085254F">
        <w:rPr>
          <w:rFonts w:ascii="Times New Roman" w:hAnsi="Times New Roman" w:cs="Times New Roman"/>
          <w:sz w:val="24"/>
          <w:szCs w:val="24"/>
        </w:rPr>
        <w:t>большого мяча на дальность разными способами</w:t>
      </w: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Метание</w:t>
      </w:r>
      <w:r w:rsidRPr="0085254F">
        <w:rPr>
          <w:rFonts w:ascii="Times New Roman" w:hAnsi="Times New Roman" w:cs="Times New Roman"/>
          <w:sz w:val="24"/>
          <w:szCs w:val="24"/>
        </w:rPr>
        <w:t>: малого мяча в вертикальную цель и на дальность.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Кроссовая подготовка. </w:t>
      </w:r>
      <w:r w:rsidRPr="0085254F">
        <w:rPr>
          <w:rFonts w:ascii="Times New Roman" w:hAnsi="Times New Roman" w:cs="Times New Roman"/>
          <w:sz w:val="24"/>
          <w:szCs w:val="24"/>
        </w:rPr>
        <w:t>Бег на выносливость</w:t>
      </w: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Подвижные и спортивные игры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44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Футбол:</w:t>
      </w:r>
      <w:r w:rsidRPr="0085254F">
        <w:rPr>
          <w:rFonts w:ascii="Times New Roman" w:hAnsi="Times New Roman" w:cs="Times New Roman"/>
          <w:sz w:val="24"/>
          <w:szCs w:val="24"/>
        </w:rPr>
        <w:t xml:space="preserve"> удар по неподвижному и катящемуся мячу, остановка мяча, ведение мяча, подвижные игры на материале футбола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 Баскетбол</w:t>
      </w:r>
      <w:r w:rsidRPr="0085254F">
        <w:rPr>
          <w:rFonts w:ascii="Times New Roman" w:hAnsi="Times New Roman" w:cs="Times New Roman"/>
          <w:sz w:val="24"/>
          <w:szCs w:val="24"/>
        </w:rPr>
        <w:t xml:space="preserve">: специальные передвижения без мяча, ведение мяча, броски мяча в корзину, подвижные игры на материале баскетбола.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Волейбол: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подбрасывание мяча, подача мяча, приём и передача мяча, подвижные игры на материале волейбола.</w:t>
      </w:r>
    </w:p>
    <w:p w:rsidR="00594153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Общеразвивающие упражнения.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На материале гимнастики с основами акробатики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. Развитие гибкости: </w:t>
      </w:r>
      <w:r w:rsidRPr="0085254F">
        <w:rPr>
          <w:rFonts w:ascii="Times New Roman" w:hAnsi="Times New Roman" w:cs="Times New Roman"/>
          <w:sz w:val="24"/>
          <w:szCs w:val="24"/>
        </w:rPr>
        <w:t>комплексы упражнений, включающие  максимальное сгибание и прогибан</w:t>
      </w:r>
      <w:r>
        <w:rPr>
          <w:rFonts w:ascii="Times New Roman" w:hAnsi="Times New Roman" w:cs="Times New Roman"/>
          <w:sz w:val="24"/>
          <w:szCs w:val="24"/>
        </w:rPr>
        <w:t>ие туловища (</w:t>
      </w:r>
      <w:r w:rsidRPr="0085254F">
        <w:rPr>
          <w:rFonts w:ascii="Times New Roman" w:hAnsi="Times New Roman" w:cs="Times New Roman"/>
          <w:sz w:val="24"/>
          <w:szCs w:val="24"/>
        </w:rPr>
        <w:t>в стойках и седах), индивидуальные компле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5254F">
        <w:rPr>
          <w:rFonts w:ascii="Times New Roman" w:hAnsi="Times New Roman" w:cs="Times New Roman"/>
          <w:sz w:val="24"/>
          <w:szCs w:val="24"/>
        </w:rPr>
        <w:t>сы по развитию гибкости.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координации</w:t>
      </w:r>
      <w:r w:rsidRPr="0085254F">
        <w:rPr>
          <w:rFonts w:ascii="Times New Roman" w:hAnsi="Times New Roman" w:cs="Times New Roman"/>
          <w:sz w:val="24"/>
          <w:szCs w:val="24"/>
        </w:rPr>
        <w:t>: комплексы упражнений на координацию с асимметрическими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контроля с одних звеньев тела на другие; упражнение на расслабление отдельных мышечных групп; передвижения шагом, бегом, прыжками в разных направлениях по намеченным ориентирам и по сигналу.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Формирование осанки: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комплексы упражнений для укрепления мышечного торса.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 особенностей</w:t>
      </w:r>
      <w:r w:rsidRPr="0085254F">
        <w:rPr>
          <w:rFonts w:ascii="Times New Roman" w:hAnsi="Times New Roman" w:cs="Times New Roman"/>
          <w:sz w:val="24"/>
          <w:szCs w:val="24"/>
        </w:rPr>
        <w:t>: отжимание лёжа с опорой на гимнастическую скамейку, прыжковые упражнения с предметом в руках, прыжки вверх-вперёд толчком одной ногой и двумя ногами о гимнастический мостик, переноска партнёра в парах.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На материале лёгкой атлетики</w:t>
      </w:r>
      <w:r w:rsidRPr="008525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координации</w:t>
      </w:r>
      <w:r w:rsidRPr="0085254F">
        <w:rPr>
          <w:rFonts w:ascii="Times New Roman" w:hAnsi="Times New Roman" w:cs="Times New Roman"/>
          <w:sz w:val="24"/>
          <w:szCs w:val="24"/>
        </w:rPr>
        <w:t>: бег с изменяющимся направление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 ограниченной опоре.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быстроты</w:t>
      </w:r>
      <w:r w:rsidRPr="0085254F">
        <w:rPr>
          <w:rFonts w:ascii="Times New Roman" w:hAnsi="Times New Roman" w:cs="Times New Roman"/>
          <w:sz w:val="24"/>
          <w:szCs w:val="24"/>
        </w:rPr>
        <w:t>: броски в стенку и ловля теннисного мяча в максимальном темпе, из разных исходных положений, с поворотами.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выносливости</w:t>
      </w:r>
      <w:r w:rsidRPr="0085254F">
        <w:rPr>
          <w:rFonts w:ascii="Times New Roman" w:hAnsi="Times New Roman" w:cs="Times New Roman"/>
          <w:sz w:val="24"/>
          <w:szCs w:val="24"/>
        </w:rPr>
        <w:t>: равномерный 6-минутный бег.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Развитие силовых способностей: </w:t>
      </w:r>
      <w:r w:rsidRPr="0085254F">
        <w:rPr>
          <w:rFonts w:ascii="Times New Roman" w:hAnsi="Times New Roman" w:cs="Times New Roman"/>
          <w:sz w:val="24"/>
          <w:szCs w:val="24"/>
        </w:rPr>
        <w:t>повторное выполнение беговых нагрузок в горку; прыжки в высоту на месте с касанием рукой подвешенных ориентиров; прыжки с продвижением вперёд, с доставанием ориентиров, расположенных на разной высоте; прыжки по разметкам в полуприседе и приседе; запрыг</w:t>
      </w:r>
      <w:r>
        <w:rPr>
          <w:rFonts w:ascii="Times New Roman" w:hAnsi="Times New Roman" w:cs="Times New Roman"/>
          <w:sz w:val="24"/>
          <w:szCs w:val="24"/>
        </w:rPr>
        <w:t>ивание с последующим спрыгиванием.</w:t>
      </w:r>
    </w:p>
    <w:p w:rsidR="00594153" w:rsidRPr="0085254F" w:rsidRDefault="00594153" w:rsidP="00200890">
      <w:pPr>
        <w:pStyle w:val="ListParagraph"/>
        <w:spacing w:after="0" w:line="240" w:lineRule="atLeast"/>
        <w:ind w:left="64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94153" w:rsidRPr="0085254F" w:rsidRDefault="00594153" w:rsidP="002008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3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(102 ч)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Физическая культура.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Правила предупреждения травматизма во время занятий физическими упражнениями.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Из истории физической культуры</w:t>
      </w: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Особенности физической культуры разных народов. Её связь с природными, географическими особенностями, традициями и обычаями народа.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Физические упражнения</w:t>
      </w: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Характеристика основных физических качеств: силы, быстроты, выносливости, гибкости и равновесия.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Спосо</w:t>
      </w:r>
      <w:r>
        <w:rPr>
          <w:rFonts w:ascii="Times New Roman" w:hAnsi="Times New Roman" w:cs="Times New Roman"/>
          <w:b/>
          <w:bCs/>
          <w:sz w:val="24"/>
          <w:szCs w:val="24"/>
        </w:rPr>
        <w:t>бы физкультурной деятельности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Самостоятельной деятельности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Выполнение простейших закаливающих процедур, комплексов упражнений для формирования правильной осанки и развития мышц туловища.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наблюдения за физическим развитием и физической подготовленностью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Измерение частоты сердечных сокращений во время выполнения физических упражнений.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игры и развлечения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Организац</w:t>
      </w:r>
      <w:r>
        <w:rPr>
          <w:rFonts w:ascii="Times New Roman" w:hAnsi="Times New Roman" w:cs="Times New Roman"/>
          <w:sz w:val="24"/>
          <w:szCs w:val="24"/>
        </w:rPr>
        <w:t>ия и проведение подвижных игр (</w:t>
      </w:r>
      <w:r w:rsidRPr="0085254F">
        <w:rPr>
          <w:rFonts w:ascii="Times New Roman" w:hAnsi="Times New Roman" w:cs="Times New Roman"/>
          <w:sz w:val="24"/>
          <w:szCs w:val="24"/>
        </w:rPr>
        <w:t>на спортивных площадках и в спортивных залах).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 (96 часов)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Физкультурно</w:t>
      </w:r>
      <w:r>
        <w:rPr>
          <w:rFonts w:ascii="Times New Roman" w:hAnsi="Times New Roman" w:cs="Times New Roman"/>
          <w:b/>
          <w:bCs/>
          <w:sz w:val="24"/>
          <w:szCs w:val="24"/>
        </w:rPr>
        <w:t>-оздоровительная деятельность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Гимнастика с основами акробатики (21 час)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 xml:space="preserve">Организующие команды и приёмы.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Акробатические упражнения</w:t>
      </w:r>
      <w:r w:rsidRPr="0085254F">
        <w:rPr>
          <w:rFonts w:ascii="Times New Roman" w:hAnsi="Times New Roman" w:cs="Times New Roman"/>
          <w:sz w:val="24"/>
          <w:szCs w:val="24"/>
        </w:rPr>
        <w:t xml:space="preserve">: стойка на лопатках, кувырок вперёд. Акробатические комбинации: мост из положения лёжа на спине, опуститься в исходное положение,  переворот в положение лёжа на животе, прыжок с опорой на руки в упор присев. Опорный прыжок с разбега через гимнастического козла.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Гимнастические упражнения прикладного характера</w:t>
      </w:r>
      <w:r w:rsidRPr="0085254F">
        <w:rPr>
          <w:rFonts w:ascii="Times New Roman" w:hAnsi="Times New Roman" w:cs="Times New Roman"/>
          <w:sz w:val="24"/>
          <w:szCs w:val="24"/>
        </w:rPr>
        <w:t>: преодоление полосы препятствий с элементами лазанья и перелазанья, переползания, передвижение по наклонной гимнастической скамейке.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Лёгкая атлетика (29 часов)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85254F">
        <w:rPr>
          <w:rFonts w:ascii="Times New Roman" w:hAnsi="Times New Roman" w:cs="Times New Roman"/>
          <w:sz w:val="24"/>
          <w:szCs w:val="24"/>
        </w:rPr>
        <w:t>елночный бег. Высокий старт с последующим ускорением. Прыжковые упражнения: в длину и в высоту, спрыгивание и запрыгивание. Броски: большого мяча на дальность разными способами. Метание: малого мяча в вертикальную цель и на дальность.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Кроссовая подготовка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бег на выносливость.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Подвижные и спортивные игры(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44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лёгкой атлетики</w:t>
      </w:r>
      <w:r w:rsidRPr="0085254F">
        <w:rPr>
          <w:rFonts w:ascii="Times New Roman" w:hAnsi="Times New Roman" w:cs="Times New Roman"/>
          <w:sz w:val="24"/>
          <w:szCs w:val="24"/>
        </w:rPr>
        <w:t>: прыжки, бег, метания и броски; упражнения на координацию, выносливость и быстроту.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Общеразвивающие упражнения.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гибкости</w:t>
      </w:r>
      <w:r w:rsidRPr="0085254F">
        <w:rPr>
          <w:rFonts w:ascii="Times New Roman" w:hAnsi="Times New Roman" w:cs="Times New Roman"/>
          <w:sz w:val="24"/>
          <w:szCs w:val="24"/>
        </w:rPr>
        <w:t>: ходьба с включением глубоких выпадов, в приседе, со взмахом ногами; наклоны вперёд, назад, в сторону в стойках на ногах, седах.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координации</w:t>
      </w:r>
      <w:r w:rsidRPr="0085254F">
        <w:rPr>
          <w:rFonts w:ascii="Times New Roman" w:hAnsi="Times New Roman" w:cs="Times New Roman"/>
          <w:sz w:val="24"/>
          <w:szCs w:val="24"/>
        </w:rPr>
        <w:t>: передвижение с резкоизменяющимся направлением и остановками в заданной позе; хо</w:t>
      </w:r>
      <w:r>
        <w:rPr>
          <w:rFonts w:ascii="Times New Roman" w:hAnsi="Times New Roman" w:cs="Times New Roman"/>
          <w:sz w:val="24"/>
          <w:szCs w:val="24"/>
        </w:rPr>
        <w:t>дьба по гимнастической скамейке</w:t>
      </w:r>
      <w:r w:rsidRPr="008525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низкому гимнастическому бревну с меняющимся темпом и длинной шага, поворатами и приседаниями; воспроизведение заданной игровой позы; игры на переключение внимания, на расслабление мышц рук, ног, туловища (в положении стоя и лёжа, сидя).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Формирование осанки: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комплексы корригиующих упражнений на контроль ощущений ( в постановке головы, плеч, позвоночного столба).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силовыхспособностей</w:t>
      </w:r>
      <w:r w:rsidRPr="0085254F">
        <w:rPr>
          <w:rFonts w:ascii="Times New Roman" w:hAnsi="Times New Roman" w:cs="Times New Roman"/>
          <w:sz w:val="24"/>
          <w:szCs w:val="24"/>
        </w:rPr>
        <w:t>: динамические упражнения с переменой опоры на руки и ноги, на локальное развитие мышц туловища с использованием веса тела и дополнительных отягощений ( набивные мячи до 1 кг,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гантели до 100г. гимнастические палки и булавы); комплексы упражнений с постепенным включением в работу основных мышечных групп и с увеличением отягощения. </w:t>
      </w:r>
    </w:p>
    <w:p w:rsidR="00594153" w:rsidRPr="005F0BAD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лёгкой атлетики: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коо</w:t>
      </w:r>
      <w:r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динации</w:t>
      </w:r>
      <w:r w:rsidRPr="0085254F">
        <w:rPr>
          <w:rFonts w:ascii="Times New Roman" w:hAnsi="Times New Roman" w:cs="Times New Roman"/>
          <w:sz w:val="24"/>
          <w:szCs w:val="24"/>
        </w:rPr>
        <w:t>: пробегание коротких отрезков из разных исходных положений, прыжки через скакалку</w:t>
      </w:r>
      <w:r w:rsidRPr="005F0BAD">
        <w:rPr>
          <w:rFonts w:ascii="Times New Roman" w:hAnsi="Times New Roman" w:cs="Times New Roman"/>
          <w:sz w:val="24"/>
          <w:szCs w:val="24"/>
        </w:rPr>
        <w:t>.</w:t>
      </w:r>
    </w:p>
    <w:p w:rsidR="00594153" w:rsidRPr="0085254F" w:rsidRDefault="00594153" w:rsidP="005F0B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быстроты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повторное выполнение беговых упражнений с максимальной скоростью с высокого старта, из разных исходных положений.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выносливо</w:t>
      </w:r>
      <w:r w:rsidRPr="0085254F">
        <w:rPr>
          <w:rFonts w:ascii="Times New Roman" w:hAnsi="Times New Roman" w:cs="Times New Roman"/>
          <w:sz w:val="24"/>
          <w:szCs w:val="24"/>
        </w:rPr>
        <w:t>сти: бег в режиме большой интенсивности, с ускорением, повторный бег с максималь</w:t>
      </w:r>
      <w:r>
        <w:rPr>
          <w:rFonts w:ascii="Times New Roman" w:hAnsi="Times New Roman" w:cs="Times New Roman"/>
          <w:sz w:val="24"/>
          <w:szCs w:val="24"/>
        </w:rPr>
        <w:t>ной скорость на дистанцию 30м  (</w:t>
      </w:r>
      <w:r w:rsidRPr="0085254F">
        <w:rPr>
          <w:rFonts w:ascii="Times New Roman" w:hAnsi="Times New Roman" w:cs="Times New Roman"/>
          <w:sz w:val="24"/>
          <w:szCs w:val="24"/>
        </w:rPr>
        <w:t>с сохраняющимся интервалом отдыха).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силовыхспособностей: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повторное преодоление препятствий (15 см), передача набивного мяча в максимальном темпе, по кругу, из разных исходных положений.</w:t>
      </w:r>
    </w:p>
    <w:p w:rsidR="00594153" w:rsidRPr="0085254F" w:rsidRDefault="00594153" w:rsidP="00200890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Default="00594153" w:rsidP="00200890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спортивных игр.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Футбол:</w:t>
      </w:r>
      <w:r w:rsidRPr="0085254F">
        <w:rPr>
          <w:rFonts w:ascii="Times New Roman" w:hAnsi="Times New Roman" w:cs="Times New Roman"/>
          <w:sz w:val="24"/>
          <w:szCs w:val="24"/>
        </w:rPr>
        <w:t xml:space="preserve"> удар по неподвижному и катящемуся мячу, остановка мяча, ведение мяча, подвижные игры на материале футбола.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Баскетбол:</w:t>
      </w:r>
      <w:r w:rsidRPr="0085254F">
        <w:rPr>
          <w:rFonts w:ascii="Times New Roman" w:hAnsi="Times New Roman" w:cs="Times New Roman"/>
          <w:sz w:val="24"/>
          <w:szCs w:val="24"/>
        </w:rPr>
        <w:t xml:space="preserve"> специальные передвижения без мяча, ведение мяча, броски мяча в корзину, подвижные игры на материале баскетбола.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Волейбол: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подбрасывания мяча; приём и передача мяча; подвижные игры на материале волейбола.</w:t>
      </w:r>
    </w:p>
    <w:p w:rsidR="00594153" w:rsidRPr="0085254F" w:rsidRDefault="00594153" w:rsidP="002008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2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(102 ч)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Физическая культура</w:t>
      </w:r>
      <w:r w:rsidRPr="0085254F">
        <w:rPr>
          <w:rFonts w:ascii="Times New Roman" w:hAnsi="Times New Roman" w:cs="Times New Roman"/>
          <w:sz w:val="24"/>
          <w:szCs w:val="24"/>
        </w:rPr>
        <w:t>. Ходьба, бег, прыжки, лазанье, ползание, плавание как жизненно важные способы передвижения человека.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 истории физической культуры. </w:t>
      </w:r>
      <w:r w:rsidRPr="0085254F">
        <w:rPr>
          <w:rFonts w:ascii="Times New Roman" w:hAnsi="Times New Roman" w:cs="Times New Roman"/>
          <w:sz w:val="24"/>
          <w:szCs w:val="24"/>
        </w:rPr>
        <w:t>Особенности физической культуры разных народов.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Физические упражнения. </w:t>
      </w:r>
      <w:r w:rsidRPr="0085254F">
        <w:rPr>
          <w:rFonts w:ascii="Times New Roman" w:hAnsi="Times New Roman" w:cs="Times New Roman"/>
          <w:sz w:val="24"/>
          <w:szCs w:val="24"/>
        </w:rPr>
        <w:t>Физическая подготовка и её связь с развитием основных физических качеств.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Способы физкультурной деятельности (3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занятия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Утренняя зарядка, физкультминутки.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наблюдения за физическим развитием и физической подготовленностью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Показатели осанки и физических качеств.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игры и развлечения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Организация и проведение подвижных игр.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96 часов)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Физкультурно-оздоровительная д</w:t>
      </w:r>
      <w:r>
        <w:rPr>
          <w:rFonts w:ascii="Times New Roman" w:hAnsi="Times New Roman" w:cs="Times New Roman"/>
          <w:b/>
          <w:bCs/>
          <w:sz w:val="24"/>
          <w:szCs w:val="24"/>
        </w:rPr>
        <w:t>еятельность(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физминуток, занятий по профилактике и коррекции нарушений осанки.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  <w:r w:rsidRPr="0085254F">
        <w:rPr>
          <w:rFonts w:ascii="Times New Roman" w:hAnsi="Times New Roman" w:cs="Times New Roman"/>
          <w:sz w:val="24"/>
          <w:szCs w:val="24"/>
        </w:rPr>
        <w:t>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Гимнастика с основами акробатики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21 час)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Организующие команды и приёмы.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Акробатические упражнения</w:t>
      </w:r>
      <w:r w:rsidRPr="0085254F">
        <w:rPr>
          <w:rFonts w:ascii="Times New Roman" w:hAnsi="Times New Roman" w:cs="Times New Roman"/>
          <w:sz w:val="24"/>
          <w:szCs w:val="24"/>
        </w:rPr>
        <w:t>: упоры, седы, упражнения в группировке, перекаты.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Гимнастические упражнения прикладного характера</w:t>
      </w:r>
      <w:r w:rsidRPr="0085254F">
        <w:rPr>
          <w:rFonts w:ascii="Times New Roman" w:hAnsi="Times New Roman" w:cs="Times New Roman"/>
          <w:sz w:val="24"/>
          <w:szCs w:val="24"/>
        </w:rPr>
        <w:t>: передвижение по гимнастической стенке.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Лёгкая атлетика</w:t>
      </w:r>
      <w:r w:rsidRPr="0085254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29 часов)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прыжки с ускорением, с изменяющимся направлением движения, из разных исходных положений.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Прыжковые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упражнения: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на одной ноге и двух ногах, на месте и с продвижением.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Кроссовая подготовка</w:t>
      </w:r>
      <w:r w:rsidRPr="0085254F">
        <w:rPr>
          <w:rFonts w:ascii="Times New Roman" w:hAnsi="Times New Roman" w:cs="Times New Roman"/>
          <w:sz w:val="24"/>
          <w:szCs w:val="24"/>
        </w:rPr>
        <w:t>: бег на выносливость.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Подвижные и спортивные игры</w:t>
      </w:r>
      <w:r w:rsidRPr="008525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44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 На материале лёгкой атлетики</w:t>
      </w:r>
      <w:r w:rsidRPr="0085254F">
        <w:rPr>
          <w:rFonts w:ascii="Times New Roman" w:hAnsi="Times New Roman" w:cs="Times New Roman"/>
          <w:sz w:val="24"/>
          <w:szCs w:val="24"/>
        </w:rPr>
        <w:t>: прыжки, бег, метания и броски; упражнения на координацию, выносливость и быстроту.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Общеразвивающие упражнения.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гибкости</w:t>
      </w:r>
      <w:r w:rsidRPr="0085254F">
        <w:rPr>
          <w:rFonts w:ascii="Times New Roman" w:hAnsi="Times New Roman" w:cs="Times New Roman"/>
          <w:sz w:val="24"/>
          <w:szCs w:val="24"/>
        </w:rPr>
        <w:t>: ходьба с включением глубоких выпадов, в приседе, со взмахом ногами; наклоны вперёд, назад, в сторону в стойках на ногах, седах.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координации</w:t>
      </w:r>
      <w:r w:rsidRPr="0085254F">
        <w:rPr>
          <w:rFonts w:ascii="Times New Roman" w:hAnsi="Times New Roman" w:cs="Times New Roman"/>
          <w:sz w:val="24"/>
          <w:szCs w:val="24"/>
        </w:rPr>
        <w:t>: передвижение с резкоизменяющимся направлением и остановками в заданной позе;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хо</w:t>
      </w:r>
      <w:r>
        <w:rPr>
          <w:rFonts w:ascii="Times New Roman" w:hAnsi="Times New Roman" w:cs="Times New Roman"/>
          <w:sz w:val="24"/>
          <w:szCs w:val="24"/>
        </w:rPr>
        <w:t>дьба по гимнастической скамейке</w:t>
      </w:r>
      <w:r w:rsidRPr="008525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низкому гимнастическому бревну с меняющимся темпом и длинной шага,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поворатами и приседаниями; воспроизведение заданной игровой позы; игры на переключение внимания, на расслабление мышц рук, ног, туловища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5254F">
        <w:rPr>
          <w:rFonts w:ascii="Times New Roman" w:hAnsi="Times New Roman" w:cs="Times New Roman"/>
          <w:sz w:val="24"/>
          <w:szCs w:val="24"/>
        </w:rPr>
        <w:t xml:space="preserve"> (в положении стоя и лёжа, сидя).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Формирование осанки: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комплексы корригиующих упражнений на контроль ощущений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(</w:t>
      </w:r>
      <w:r w:rsidRPr="0085254F">
        <w:rPr>
          <w:rFonts w:ascii="Times New Roman" w:hAnsi="Times New Roman" w:cs="Times New Roman"/>
          <w:sz w:val="24"/>
          <w:szCs w:val="24"/>
        </w:rPr>
        <w:t>в постановке головы, плеч, позвоночного столба).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силовыхспособностей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динамические упражнения с переменой опоры на руки и ноги, на локальное развитие мышц туловища с использованием веса тела и дополнительных отягощений ( набивные мячи до 1 кг,гантели до 100г. гимнастические палки и булавы); комплексы упражнений с постепенным включением в работу основных мышечных групп и с увеличением отягощения.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лёгкой атлетики: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коо</w:t>
      </w:r>
      <w:r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динации</w:t>
      </w:r>
      <w:r w:rsidRPr="0085254F">
        <w:rPr>
          <w:rFonts w:ascii="Times New Roman" w:hAnsi="Times New Roman" w:cs="Times New Roman"/>
          <w:sz w:val="24"/>
          <w:szCs w:val="24"/>
        </w:rPr>
        <w:t>: пробегание коротких отрезков из разных исходных положений, прыжки через скакалку</w:t>
      </w:r>
      <w:r w:rsidRPr="005F0BAD">
        <w:rPr>
          <w:rFonts w:ascii="Times New Roman" w:hAnsi="Times New Roman" w:cs="Times New Roman"/>
          <w:sz w:val="24"/>
          <w:szCs w:val="24"/>
        </w:rPr>
        <w:t>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быстроты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повторное выполнение беговых упражнений с максимальной скоростью с высокого старта, из разных исходных положений.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выносливо</w:t>
      </w:r>
      <w:r w:rsidRPr="0085254F">
        <w:rPr>
          <w:rFonts w:ascii="Times New Roman" w:hAnsi="Times New Roman" w:cs="Times New Roman"/>
          <w:sz w:val="24"/>
          <w:szCs w:val="24"/>
        </w:rPr>
        <w:t xml:space="preserve">сти: бег в режиме большой интенсивности,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с ускорением,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>повторный бег с максимальной скорость на дистанцию 30м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Pr="0085254F">
        <w:rPr>
          <w:rFonts w:ascii="Times New Roman" w:hAnsi="Times New Roman" w:cs="Times New Roman"/>
          <w:sz w:val="24"/>
          <w:szCs w:val="24"/>
        </w:rPr>
        <w:t>с сохраняющимся интервалом отдыха).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силовыхспособностей: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повторное преодоление препятствий (15 см), передача набивного мяча в максимальном темпе, по кругу, из разных исходных положений.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На материале спортивных игр</w:t>
      </w:r>
      <w:r w:rsidRPr="0085254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Баскетбол: специальные передвижения без мяча; ведения мяча; броски мяча в корзину; подвижные игры на материале баскетбола. </w:t>
      </w:r>
    </w:p>
    <w:p w:rsidR="00594153" w:rsidRPr="0085254F" w:rsidRDefault="00594153" w:rsidP="002008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Волейбол: подбрасывания мяча; приём и передача мяча; подвижные игры на материале волейбола.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Default="00594153" w:rsidP="002008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1 класс (99 ч)</w:t>
      </w:r>
    </w:p>
    <w:p w:rsidR="00594153" w:rsidRPr="0085254F" w:rsidRDefault="00594153" w:rsidP="00200890">
      <w:pPr>
        <w:pStyle w:val="ListParagraph"/>
        <w:spacing w:after="0" w:line="240" w:lineRule="atLeast"/>
        <w:ind w:left="64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</w:t>
      </w:r>
      <w:r>
        <w:rPr>
          <w:rFonts w:ascii="Times New Roman" w:hAnsi="Times New Roman" w:cs="Times New Roman"/>
          <w:b/>
          <w:bCs/>
          <w:sz w:val="24"/>
          <w:szCs w:val="24"/>
        </w:rPr>
        <w:t>ультуре  (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85254F">
        <w:rPr>
          <w:rFonts w:ascii="Times New Roman" w:hAnsi="Times New Roman" w:cs="Times New Roman"/>
          <w:sz w:val="24"/>
          <w:szCs w:val="24"/>
        </w:rPr>
        <w:t xml:space="preserve">. Физическая культура как система разнообразных форм занятий физическими упражнениями по укреплению здоровью человека.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Из истории физической культуры</w:t>
      </w:r>
      <w:r w:rsidRPr="0085254F">
        <w:rPr>
          <w:rFonts w:ascii="Times New Roman" w:hAnsi="Times New Roman" w:cs="Times New Roman"/>
          <w:sz w:val="24"/>
          <w:szCs w:val="24"/>
        </w:rPr>
        <w:t>. История развития физической культуры и первых соревнований.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Физические упражнения</w:t>
      </w:r>
      <w:r w:rsidRPr="0085254F">
        <w:rPr>
          <w:rFonts w:ascii="Times New Roman" w:hAnsi="Times New Roman" w:cs="Times New Roman"/>
          <w:sz w:val="24"/>
          <w:szCs w:val="24"/>
        </w:rPr>
        <w:t>. Физические упражнения, их влияние на физическое развитие и развитие физических качеств.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Способы физкультурной деятельности (3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занятия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</w:rPr>
        <w:t>Составление режима дня.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наблюдения за физическим развитием и физической подготовленностью.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>Измерение длины и массы тела.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Самостоятельные игры и развлечения.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>Проведение подвижных игр.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совершенствование. (93 часа)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Спортивно-оздоровительная деятельность (2 часа)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 xml:space="preserve">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Гимнастика с основами акробатики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(21 час)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Организующие командыи приёмы</w:t>
      </w:r>
      <w:r w:rsidRPr="0085254F">
        <w:rPr>
          <w:rFonts w:ascii="Times New Roman" w:hAnsi="Times New Roman" w:cs="Times New Roman"/>
          <w:sz w:val="24"/>
          <w:szCs w:val="24"/>
        </w:rPr>
        <w:t xml:space="preserve">. Строевые действия в шеренге и колонне. Выполнение строевых команд.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Гимнастические упражнения прикладного характера</w:t>
      </w:r>
      <w:r w:rsidRPr="0085254F">
        <w:rPr>
          <w:rFonts w:ascii="Times New Roman" w:hAnsi="Times New Roman" w:cs="Times New Roman"/>
          <w:sz w:val="24"/>
          <w:szCs w:val="24"/>
        </w:rPr>
        <w:t xml:space="preserve">. Прыжки со скакалкой.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Акробатические упражнения</w:t>
      </w:r>
      <w:r w:rsidRPr="0085254F">
        <w:rPr>
          <w:rFonts w:ascii="Times New Roman" w:hAnsi="Times New Roman" w:cs="Times New Roman"/>
          <w:sz w:val="24"/>
          <w:szCs w:val="24"/>
        </w:rPr>
        <w:t>. Упоры, седы.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Легкая атлетика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b/>
          <w:bCs/>
          <w:sz w:val="24"/>
          <w:szCs w:val="24"/>
        </w:rPr>
        <w:t>(29 часов)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  <w:u w:val="single"/>
        </w:rPr>
        <w:t>Беговые упражнения</w:t>
      </w:r>
      <w:r w:rsidRPr="0085254F">
        <w:rPr>
          <w:rFonts w:ascii="Times New Roman" w:hAnsi="Times New Roman" w:cs="Times New Roman"/>
          <w:sz w:val="24"/>
          <w:szCs w:val="24"/>
        </w:rPr>
        <w:t xml:space="preserve"> с высоким подниманием бедра, с прыжками, с подскоками.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Прыжковые упражнения</w:t>
      </w:r>
      <w:r w:rsidRPr="0085254F">
        <w:rPr>
          <w:rFonts w:ascii="Times New Roman" w:hAnsi="Times New Roman" w:cs="Times New Roman"/>
          <w:sz w:val="24"/>
          <w:szCs w:val="24"/>
        </w:rPr>
        <w:t xml:space="preserve"> на одной ноге и двух ногах на месте и с продвижением.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Кроссовая подготовка</w:t>
      </w:r>
      <w:r w:rsidRPr="0085254F">
        <w:rPr>
          <w:rFonts w:ascii="Times New Roman" w:hAnsi="Times New Roman" w:cs="Times New Roman"/>
          <w:sz w:val="24"/>
          <w:szCs w:val="24"/>
        </w:rPr>
        <w:t>: бег на выносливость на разные дистанции.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Подвижные игрыи спортивные игры (41 час)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sz w:val="24"/>
          <w:szCs w:val="24"/>
        </w:rPr>
        <w:t>на материале гимнастики с основами акробатики – игровые задания  с использованием строевых упражнений, упражнений на внимание, силу, ловкость и координацию.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 xml:space="preserve">Общеразвивающие упражнения. </w:t>
      </w:r>
    </w:p>
    <w:p w:rsidR="00594153" w:rsidRPr="0085254F" w:rsidRDefault="00594153" w:rsidP="00200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  <w:r w:rsidRPr="0085254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гибкости</w:t>
      </w:r>
      <w:r w:rsidRPr="0085254F">
        <w:rPr>
          <w:rFonts w:ascii="Times New Roman" w:hAnsi="Times New Roman" w:cs="Times New Roman"/>
          <w:sz w:val="24"/>
          <w:szCs w:val="24"/>
        </w:rPr>
        <w:t xml:space="preserve">: широкие стойки на ногах, ходьба с включением широкого шага.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координации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произвольное преодоление простых препятствий. Формирование осанки: ходьба на носках, с предметами на голове, с заданной осанкой; виды стилизованной ходьбы под музыку.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 способностей</w:t>
      </w:r>
      <w:r w:rsidRPr="0085254F">
        <w:rPr>
          <w:rFonts w:ascii="Times New Roman" w:hAnsi="Times New Roman" w:cs="Times New Roman"/>
          <w:sz w:val="24"/>
          <w:szCs w:val="24"/>
        </w:rPr>
        <w:t>: динамические упражнения с переменной опорой на руки и ноги.</w:t>
      </w:r>
    </w:p>
    <w:p w:rsidR="00594153" w:rsidRDefault="00594153" w:rsidP="005F0B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254F">
        <w:rPr>
          <w:rFonts w:ascii="Times New Roman" w:hAnsi="Times New Roman" w:cs="Times New Roman"/>
          <w:b/>
          <w:bCs/>
          <w:sz w:val="24"/>
          <w:szCs w:val="24"/>
        </w:rPr>
        <w:t>На материале лёгкой атлетике.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координации</w:t>
      </w:r>
      <w:r w:rsidRPr="0085254F">
        <w:rPr>
          <w:rFonts w:ascii="Times New Roman" w:hAnsi="Times New Roman" w:cs="Times New Roman"/>
          <w:sz w:val="24"/>
          <w:szCs w:val="24"/>
        </w:rPr>
        <w:t xml:space="preserve">: прыжки через скакалку на одной ноге и двух поочерёдно.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быстроты</w:t>
      </w:r>
      <w:r w:rsidRPr="0085254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</w:rPr>
        <w:t xml:space="preserve"> повторное выполнение беговых упражнений с максимальной скорость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5254F">
        <w:rPr>
          <w:rFonts w:ascii="Times New Roman" w:hAnsi="Times New Roman" w:cs="Times New Roman"/>
          <w:sz w:val="24"/>
          <w:szCs w:val="24"/>
        </w:rPr>
        <w:t xml:space="preserve"> с высокого старта.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выносливости</w:t>
      </w:r>
      <w:r w:rsidRPr="0085254F">
        <w:rPr>
          <w:rFonts w:ascii="Times New Roman" w:hAnsi="Times New Roman" w:cs="Times New Roman"/>
          <w:sz w:val="24"/>
          <w:szCs w:val="24"/>
        </w:rPr>
        <w:t xml:space="preserve">: равномерный бег в режиме умеренной интенсивности, чередующийся с ходьбой. </w:t>
      </w:r>
      <w:r w:rsidRPr="0085254F">
        <w:rPr>
          <w:rFonts w:ascii="Times New Roman" w:hAnsi="Times New Roman" w:cs="Times New Roman"/>
          <w:sz w:val="24"/>
          <w:szCs w:val="24"/>
          <w:u w:val="single"/>
        </w:rPr>
        <w:t>Развитие силовых способностей</w:t>
      </w:r>
      <w:r w:rsidRPr="0085254F">
        <w:rPr>
          <w:rFonts w:ascii="Times New Roman" w:hAnsi="Times New Roman" w:cs="Times New Roman"/>
          <w:sz w:val="24"/>
          <w:szCs w:val="24"/>
        </w:rPr>
        <w:t>: повторное выполнение многоскоков.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4153" w:rsidRDefault="00594153" w:rsidP="005F0B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4153" w:rsidRDefault="00594153" w:rsidP="005F0BA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Default="00594153" w:rsidP="005F0BAD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53" w:rsidRPr="005F0BAD" w:rsidRDefault="00594153" w:rsidP="005F0B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E5A2A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 с указанием часов</w:t>
      </w:r>
      <w:r w:rsidRPr="006E5A2A">
        <w:rPr>
          <w:rFonts w:ascii="Times New Roman" w:hAnsi="Times New Roman" w:cs="Times New Roman"/>
          <w:b/>
          <w:bCs/>
          <w:sz w:val="24"/>
          <w:szCs w:val="24"/>
        </w:rPr>
        <w:t>, отводимых на освоение каждой темы.</w:t>
      </w:r>
    </w:p>
    <w:p w:rsidR="00594153" w:rsidRPr="006E5A2A" w:rsidRDefault="00594153" w:rsidP="00525440">
      <w:pPr>
        <w:ind w:left="851" w:right="851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1"/>
        <w:gridCol w:w="1417"/>
        <w:gridCol w:w="2546"/>
        <w:gridCol w:w="1170"/>
        <w:gridCol w:w="3856"/>
      </w:tblGrid>
      <w:tr w:rsidR="00594153" w:rsidRPr="00D87AD4">
        <w:trPr>
          <w:trHeight w:val="142"/>
        </w:trPr>
        <w:tc>
          <w:tcPr>
            <w:tcW w:w="10490" w:type="dxa"/>
            <w:gridSpan w:val="5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Класс 1</w:t>
            </w:r>
          </w:p>
        </w:tc>
      </w:tr>
      <w:tr w:rsidR="00594153" w:rsidRPr="00D87AD4">
        <w:trPr>
          <w:trHeight w:val="1041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5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обучающихся(на уровне универсальных учебных действий)</w:t>
            </w:r>
          </w:p>
        </w:tc>
      </w:tr>
      <w:tr w:rsidR="00594153" w:rsidRPr="00D87AD4">
        <w:trPr>
          <w:trHeight w:val="292"/>
        </w:trPr>
        <w:tc>
          <w:tcPr>
            <w:tcW w:w="1501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417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играми.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228"/>
        </w:trPr>
        <w:tc>
          <w:tcPr>
            <w:tcW w:w="1501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5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82"/>
        </w:trPr>
        <w:tc>
          <w:tcPr>
            <w:tcW w:w="1501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5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Ходьба 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6" w:type="dxa"/>
          </w:tcPr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подавать строевые команды, вести подсчет при выполнении общеразвивающих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упражнений;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со сверстниками на принципах взаимоуважения и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взаимопомощи, дружбы и толерантности; </w:t>
            </w:r>
          </w:p>
          <w:p w:rsidR="00594153" w:rsidRPr="00D87AD4" w:rsidRDefault="00594153" w:rsidP="00D87A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56" w:type="dxa"/>
          </w:tcPr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56" w:type="dxa"/>
          </w:tcPr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доброжелательность,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56" w:type="dxa"/>
          </w:tcPr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21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Лазание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6" w:type="dxa"/>
          </w:tcPr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594153" w:rsidRPr="00D87AD4" w:rsidRDefault="00594153" w:rsidP="001567C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6" w:type="dxa"/>
          </w:tcPr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 техничном уровне, характеризовать признаки техничного исполнения;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видеть красоту движений, выделять и обосновывать эстетические признаки в  движениях и передвижениях человека;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6" w:type="dxa"/>
          </w:tcPr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равновесие 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6" w:type="dxa"/>
          </w:tcPr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л/а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47B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6" w:type="dxa"/>
          </w:tcPr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представлять физическую культуру как средство укрепления здоровья,физического развития и физической подготовки человека;</w:t>
            </w:r>
          </w:p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</w:t>
            </w:r>
          </w:p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ее выполнения;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принципахуважения и доброжелательности,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6" w:type="dxa"/>
          </w:tcPr>
          <w:p w:rsidR="00594153" w:rsidRPr="00D87AD4" w:rsidRDefault="00594153" w:rsidP="00B604F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5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53" w:rsidRPr="006E5A2A" w:rsidRDefault="0059415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68"/>
        <w:gridCol w:w="1417"/>
        <w:gridCol w:w="2176"/>
        <w:gridCol w:w="933"/>
        <w:gridCol w:w="3896"/>
      </w:tblGrid>
      <w:tr w:rsidR="00594153" w:rsidRPr="00D87AD4">
        <w:trPr>
          <w:trHeight w:val="142"/>
        </w:trPr>
        <w:tc>
          <w:tcPr>
            <w:tcW w:w="10490" w:type="dxa"/>
            <w:gridSpan w:val="5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Класс 2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1041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обучающихся(на уровне универсальных учебных действий)</w:t>
            </w:r>
          </w:p>
        </w:tc>
      </w:tr>
      <w:tr w:rsidR="00594153" w:rsidRPr="00D87AD4">
        <w:trPr>
          <w:trHeight w:val="292"/>
        </w:trPr>
        <w:tc>
          <w:tcPr>
            <w:tcW w:w="2068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417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играми.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228"/>
        </w:trPr>
        <w:tc>
          <w:tcPr>
            <w:tcW w:w="2068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82"/>
        </w:trPr>
        <w:tc>
          <w:tcPr>
            <w:tcW w:w="2068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Ходьба 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подавать строевые команды, вести подсчет при выполнении общеразвивающих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упражнений;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со сверстниками на принципах взаимоуважения и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взаимопомощи, дружбы и толерантности; </w:t>
            </w:r>
          </w:p>
          <w:p w:rsidR="00594153" w:rsidRPr="00D87AD4" w:rsidRDefault="00594153" w:rsidP="00D87A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доброжелательность,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21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Лазание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 техничном уровне, характеризовать признаки техничного исполнения;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видеть красоту движений, выделять и обосновывать эстетические признаки в  движениях и передвижениях человека;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равновесие 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л/а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представлять физическую культуру как средство укрепления здоровья,физического развития и физической подготовки человека;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ее выполнения;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принципахуважения и доброжелательности,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2068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53" w:rsidRPr="006E5A2A" w:rsidRDefault="00594153" w:rsidP="00945531">
      <w:pPr>
        <w:rPr>
          <w:rFonts w:ascii="Times New Roman" w:hAnsi="Times New Roman" w:cs="Times New Roman"/>
          <w:sz w:val="24"/>
          <w:szCs w:val="24"/>
        </w:rPr>
      </w:pPr>
    </w:p>
    <w:p w:rsidR="00594153" w:rsidRDefault="00594153">
      <w:pPr>
        <w:rPr>
          <w:rFonts w:ascii="Times New Roman" w:hAnsi="Times New Roman" w:cs="Times New Roman"/>
          <w:sz w:val="24"/>
          <w:szCs w:val="24"/>
        </w:rPr>
      </w:pPr>
    </w:p>
    <w:p w:rsidR="00594153" w:rsidRDefault="00594153">
      <w:pPr>
        <w:rPr>
          <w:rFonts w:ascii="Times New Roman" w:hAnsi="Times New Roman" w:cs="Times New Roman"/>
          <w:sz w:val="24"/>
          <w:szCs w:val="24"/>
        </w:rPr>
      </w:pPr>
    </w:p>
    <w:p w:rsidR="00594153" w:rsidRPr="006E5A2A" w:rsidRDefault="0059415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1"/>
        <w:gridCol w:w="1417"/>
        <w:gridCol w:w="2435"/>
        <w:gridCol w:w="1099"/>
        <w:gridCol w:w="3896"/>
      </w:tblGrid>
      <w:tr w:rsidR="00594153" w:rsidRPr="00D87AD4">
        <w:trPr>
          <w:trHeight w:val="142"/>
        </w:trPr>
        <w:tc>
          <w:tcPr>
            <w:tcW w:w="10348" w:type="dxa"/>
            <w:gridSpan w:val="5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Класс 3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1041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обучающихся (на уровне универсальных учебных действий)</w:t>
            </w:r>
          </w:p>
        </w:tc>
      </w:tr>
      <w:tr w:rsidR="00594153" w:rsidRPr="00D87AD4">
        <w:trPr>
          <w:trHeight w:val="292"/>
        </w:trPr>
        <w:tc>
          <w:tcPr>
            <w:tcW w:w="1501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417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играми.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228"/>
        </w:trPr>
        <w:tc>
          <w:tcPr>
            <w:tcW w:w="1501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82"/>
        </w:trPr>
        <w:tc>
          <w:tcPr>
            <w:tcW w:w="1501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Ходьба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подавать строевые команды, вести подсчет при выполнении общеразвивающих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упражнений;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со сверстниками на принципах взаимоуважения и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взаимопомощи, дружбы и толерантности; </w:t>
            </w:r>
          </w:p>
          <w:p w:rsidR="00594153" w:rsidRPr="00D87AD4" w:rsidRDefault="00594153" w:rsidP="00D87A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доброжелательность,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21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Лазание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 техничном уровне, характеризовать признаки техничного исполнения;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видеть красоту движений, выделять и обосновывать эстетические признаки в  движениях и передвижениях человека;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равновесие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л/а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 ее выполнения;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принципахуважения и доброжелательности,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53" w:rsidRPr="006E5A2A" w:rsidRDefault="00594153" w:rsidP="00945531">
      <w:pPr>
        <w:rPr>
          <w:rFonts w:ascii="Times New Roman" w:hAnsi="Times New Roman" w:cs="Times New Roman"/>
          <w:sz w:val="24"/>
          <w:szCs w:val="24"/>
        </w:rPr>
      </w:pPr>
    </w:p>
    <w:p w:rsidR="00594153" w:rsidRDefault="00594153" w:rsidP="00945531">
      <w:pPr>
        <w:rPr>
          <w:rFonts w:ascii="Times New Roman" w:hAnsi="Times New Roman" w:cs="Times New Roman"/>
          <w:sz w:val="24"/>
          <w:szCs w:val="24"/>
        </w:rPr>
      </w:pPr>
    </w:p>
    <w:p w:rsidR="00594153" w:rsidRDefault="00594153" w:rsidP="00945531">
      <w:pPr>
        <w:rPr>
          <w:rFonts w:ascii="Times New Roman" w:hAnsi="Times New Roman" w:cs="Times New Roman"/>
          <w:sz w:val="24"/>
          <w:szCs w:val="24"/>
        </w:rPr>
      </w:pPr>
    </w:p>
    <w:p w:rsidR="00594153" w:rsidRPr="006E5A2A" w:rsidRDefault="00594153" w:rsidP="0094553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1"/>
        <w:gridCol w:w="1417"/>
        <w:gridCol w:w="2435"/>
        <w:gridCol w:w="1099"/>
        <w:gridCol w:w="3896"/>
      </w:tblGrid>
      <w:tr w:rsidR="00594153" w:rsidRPr="00D87AD4">
        <w:trPr>
          <w:trHeight w:val="142"/>
        </w:trPr>
        <w:tc>
          <w:tcPr>
            <w:tcW w:w="10348" w:type="dxa"/>
            <w:gridSpan w:val="5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Класс 4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1041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обучающихся (на уровне универсальных учебных действий)</w:t>
            </w:r>
          </w:p>
        </w:tc>
      </w:tr>
      <w:tr w:rsidR="00594153" w:rsidRPr="00D87AD4">
        <w:trPr>
          <w:trHeight w:val="292"/>
        </w:trPr>
        <w:tc>
          <w:tcPr>
            <w:tcW w:w="1501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417" w:type="dxa"/>
            <w:vMerge w:val="restart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играми.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228"/>
        </w:trPr>
        <w:tc>
          <w:tcPr>
            <w:tcW w:w="1501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82"/>
        </w:trPr>
        <w:tc>
          <w:tcPr>
            <w:tcW w:w="1501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Ходьба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подавать строевые команды, вести подсчет при выполнении общеразвивающих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упражнений;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со сверстниками на принципах взаимоуважения и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взаимопомощи, дружбы и толерантности; </w:t>
            </w:r>
          </w:p>
          <w:p w:rsidR="00594153" w:rsidRPr="00D87AD4" w:rsidRDefault="00594153" w:rsidP="00D87A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доброжелательность,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21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Лазание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 техничном уровне, характеризовать признаки техничного исполнения;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видеть красоту движений, выделять и обосновывать эстетические признаки в  движениях и передвижениях человека;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равновесие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занятий.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л/а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Бережно обращаться с инвентарем и оборудованием, соблюдать требования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к местам проведения;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выполнения.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 в</w:t>
            </w:r>
          </w:p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 ее выполнения; 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принципахуважения и доброжелательности, взаимопомощи и сопереживания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6" w:type="dxa"/>
          </w:tcPr>
          <w:p w:rsidR="00594153" w:rsidRPr="00D87AD4" w:rsidRDefault="00594153" w:rsidP="006E5A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53" w:rsidRPr="00D87AD4">
        <w:trPr>
          <w:trHeight w:val="305"/>
        </w:trPr>
        <w:tc>
          <w:tcPr>
            <w:tcW w:w="1501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594153" w:rsidRPr="00D87AD4" w:rsidRDefault="00594153" w:rsidP="00D8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96" w:type="dxa"/>
          </w:tcPr>
          <w:p w:rsidR="00594153" w:rsidRPr="00D87AD4" w:rsidRDefault="00594153" w:rsidP="00D87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53" w:rsidRDefault="00594153" w:rsidP="00945531"/>
    <w:p w:rsidR="00594153" w:rsidRDefault="00594153" w:rsidP="00945531"/>
    <w:tbl>
      <w:tblPr>
        <w:tblpPr w:leftFromText="180" w:rightFromText="180" w:vertAnchor="text" w:horzAnchor="margin" w:tblpXSpec="center" w:tblpY="29"/>
        <w:tblW w:w="10791" w:type="dxa"/>
        <w:tblLook w:val="01E0"/>
      </w:tblPr>
      <w:tblGrid>
        <w:gridCol w:w="3597"/>
        <w:gridCol w:w="3597"/>
        <w:gridCol w:w="3597"/>
      </w:tblGrid>
      <w:tr w:rsidR="00594153" w:rsidRPr="00D87AD4">
        <w:trPr>
          <w:trHeight w:val="2771"/>
        </w:trPr>
        <w:tc>
          <w:tcPr>
            <w:tcW w:w="3597" w:type="dxa"/>
          </w:tcPr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объединения учителей физической культуры,</w:t>
            </w: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«31</w:t>
            </w: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» августа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№1</w:t>
            </w:r>
          </w:p>
          <w:p w:rsidR="00594153" w:rsidRPr="00D87AD4" w:rsidRDefault="00594153" w:rsidP="00BE7045">
            <w:pPr>
              <w:pStyle w:val="NoSpacing"/>
              <w:tabs>
                <w:tab w:val="center" w:pos="15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 _________        Ильенко Е.А..</w:t>
            </w:r>
          </w:p>
          <w:p w:rsidR="00594153" w:rsidRPr="00D87AD4" w:rsidRDefault="00594153" w:rsidP="00BE7045">
            <w:pPr>
              <w:pStyle w:val="NoSpacing"/>
              <w:tabs>
                <w:tab w:val="center" w:pos="1504"/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97" w:type="dxa"/>
          </w:tcPr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97" w:type="dxa"/>
          </w:tcPr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Чевган С.Г.</w:t>
            </w: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153" w:rsidRPr="00D87AD4" w:rsidRDefault="00594153" w:rsidP="00BE70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31»  августа 2018</w:t>
            </w:r>
            <w:r w:rsidRPr="00D87AD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94153" w:rsidRDefault="00594153" w:rsidP="00945531"/>
    <w:p w:rsidR="00594153" w:rsidRDefault="00594153" w:rsidP="00BE7045">
      <w:pPr>
        <w:jc w:val="center"/>
      </w:pPr>
    </w:p>
    <w:p w:rsidR="00594153" w:rsidRDefault="00594153"/>
    <w:sectPr w:rsidR="00594153" w:rsidSect="00C116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E36AF"/>
    <w:multiLevelType w:val="hybridMultilevel"/>
    <w:tmpl w:val="F4AE5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7E59"/>
    <w:rsid w:val="000B1DA9"/>
    <w:rsid w:val="001567C3"/>
    <w:rsid w:val="00166F4D"/>
    <w:rsid w:val="001B066D"/>
    <w:rsid w:val="00200890"/>
    <w:rsid w:val="002577DA"/>
    <w:rsid w:val="002965B7"/>
    <w:rsid w:val="003468A4"/>
    <w:rsid w:val="00356F66"/>
    <w:rsid w:val="003C3289"/>
    <w:rsid w:val="00443A07"/>
    <w:rsid w:val="00525440"/>
    <w:rsid w:val="00594153"/>
    <w:rsid w:val="005F0BAD"/>
    <w:rsid w:val="0062386D"/>
    <w:rsid w:val="00647B65"/>
    <w:rsid w:val="00653652"/>
    <w:rsid w:val="006D38D8"/>
    <w:rsid w:val="006E5A2A"/>
    <w:rsid w:val="00781A20"/>
    <w:rsid w:val="0085254F"/>
    <w:rsid w:val="00926EAD"/>
    <w:rsid w:val="00945531"/>
    <w:rsid w:val="00975DB8"/>
    <w:rsid w:val="009A63C4"/>
    <w:rsid w:val="00A82E6D"/>
    <w:rsid w:val="00AB0D40"/>
    <w:rsid w:val="00AE4FE7"/>
    <w:rsid w:val="00B604FA"/>
    <w:rsid w:val="00BE7045"/>
    <w:rsid w:val="00C11686"/>
    <w:rsid w:val="00C97E59"/>
    <w:rsid w:val="00D1081C"/>
    <w:rsid w:val="00D2697C"/>
    <w:rsid w:val="00D87AD4"/>
    <w:rsid w:val="00DC5869"/>
    <w:rsid w:val="00E237F5"/>
    <w:rsid w:val="00F400E7"/>
    <w:rsid w:val="00FA290E"/>
    <w:rsid w:val="00FC6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F4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3A0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A290E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525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44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rsid w:val="001567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67C3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E5A2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23</Pages>
  <Words>6282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лёха</cp:lastModifiedBy>
  <cp:revision>19</cp:revision>
  <cp:lastPrinted>2016-09-04T08:04:00Z</cp:lastPrinted>
  <dcterms:created xsi:type="dcterms:W3CDTF">2016-09-04T07:13:00Z</dcterms:created>
  <dcterms:modified xsi:type="dcterms:W3CDTF">2018-09-05T16:05:00Z</dcterms:modified>
</cp:coreProperties>
</file>